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64F76" w:rsidRPr="00564F76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  </w:t>
            </w:r>
            <w:bookmarkStart w:id="0" w:name="_GoBack"/>
            <w:proofErr w:type="spellStart"/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MicroSwab</w:t>
            </w:r>
            <w:proofErr w:type="spellEnd"/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Listeria </w:t>
            </w:r>
            <w:proofErr w:type="spellStart"/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monocytogenes</w:t>
            </w:r>
            <w:proofErr w:type="spellEnd"/>
          </w:p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ATCC® 7644™</w:t>
            </w:r>
          </w:p>
          <w:bookmarkEnd w:id="0"/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564F76" w:rsidRPr="00564F76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64F76" w:rsidRPr="00564F76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64F76" w:rsidRPr="00564F76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64F7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64F76" w:rsidRPr="00564F76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MicroSwab</w:t>
            </w:r>
            <w:proofErr w:type="spellEnd"/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Listeria </w:t>
            </w:r>
            <w:proofErr w:type="spellStart"/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monocytogenes</w:t>
            </w:r>
            <w:proofErr w:type="spellEnd"/>
          </w:p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64F76" w:rsidRPr="00564F76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64F7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ATCC® 7644™</w:t>
            </w:r>
          </w:p>
        </w:tc>
        <w:tc>
          <w:tcPr>
            <w:tcW w:w="1080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64F76" w:rsidRPr="00564F76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hAnsi="Tahoma" w:cs="Tahoma"/>
                <w:color w:val="000000"/>
                <w:sz w:val="18"/>
                <w:szCs w:val="18"/>
              </w:rPr>
              <w:t>Πακέτο 2 τεμαχίων</w:t>
            </w:r>
          </w:p>
        </w:tc>
        <w:tc>
          <w:tcPr>
            <w:tcW w:w="1080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64F76" w:rsidRPr="00564F76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64F7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64F76" w:rsidRPr="00564F76" w:rsidRDefault="00564F76" w:rsidP="00564F7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64F76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564F76">
              <w:rPr>
                <w:rFonts w:ascii="Tahoma" w:hAnsi="Tahoma" w:cs="Tahoma"/>
                <w:sz w:val="18"/>
                <w:szCs w:val="18"/>
              </w:rPr>
              <w:t xml:space="preserve">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64F76" w:rsidRPr="00564F76" w:rsidRDefault="00564F76" w:rsidP="00564F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64F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64F76" w:rsidRDefault="00B43CAA" w:rsidP="00564F76"/>
    <w:sectPr w:rsidR="00B43CAA" w:rsidRPr="00564F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64F76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64B1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47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2025-11-28T13:23:00Z</dcterms:created>
  <dcterms:modified xsi:type="dcterms:W3CDTF">2025-11-28T13:23:00Z</dcterms:modified>
</cp:coreProperties>
</file>